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FCE3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BOTTE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87A58C4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8AC6246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42CFB3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26EFAE" w14:textId="77777777" w:rsidR="00A93063" w:rsidRDefault="00A93063" w:rsidP="00A93063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6EC59E08" w14:textId="77777777" w:rsidR="00A93063" w:rsidRPr="00065994" w:rsidRDefault="00A93063" w:rsidP="00A9306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E4C7F1C" w14:textId="77777777" w:rsidR="00A93063" w:rsidRPr="00065994" w:rsidRDefault="00A93063" w:rsidP="00A9306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7B525B8" w14:textId="77777777" w:rsidR="00A93063" w:rsidRDefault="00A93063" w:rsidP="00A9306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B74E7CD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ED62CA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3F3A585" w14:textId="77777777" w:rsidR="00A93063" w:rsidRDefault="00A93063" w:rsidP="00A930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 September 2023</w:t>
      </w:r>
    </w:p>
    <w:p w14:paraId="1B5D23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EBDA" w14:textId="77777777" w:rsidR="00A93063" w:rsidRDefault="00A93063" w:rsidP="009139A6">
      <w:r>
        <w:separator/>
      </w:r>
    </w:p>
  </w:endnote>
  <w:endnote w:type="continuationSeparator" w:id="0">
    <w:p w14:paraId="0EDD0324" w14:textId="77777777" w:rsidR="00A93063" w:rsidRDefault="00A930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E3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BF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A6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3C716" w14:textId="77777777" w:rsidR="00A93063" w:rsidRDefault="00A93063" w:rsidP="009139A6">
      <w:r>
        <w:separator/>
      </w:r>
    </w:p>
  </w:footnote>
  <w:footnote w:type="continuationSeparator" w:id="0">
    <w:p w14:paraId="6CA9E01E" w14:textId="77777777" w:rsidR="00A93063" w:rsidRDefault="00A930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13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DE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C2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063"/>
    <w:rsid w:val="000666E0"/>
    <w:rsid w:val="002510B7"/>
    <w:rsid w:val="005C130B"/>
    <w:rsid w:val="00826F5C"/>
    <w:rsid w:val="009139A6"/>
    <w:rsid w:val="009448BB"/>
    <w:rsid w:val="00947624"/>
    <w:rsid w:val="00A3176C"/>
    <w:rsid w:val="00A9306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4C2C6"/>
  <w15:chartTrackingRefBased/>
  <w15:docId w15:val="{74940B59-3717-4AEC-B3AD-3B3D9CB2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2023-09-14T15:46:00Z</dcterms:created>
  <dcterms:modified xsi:type="dcterms:W3CDTF">2023-09-14T15:46:00Z</dcterms:modified>
</cp:coreProperties>
</file>